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25616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Lewis JOHN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095D6C87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esquire.</w:t>
      </w:r>
    </w:p>
    <w:p w14:paraId="6019250C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F2B6E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1EE48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receiver of the Duchy of Cornwall within Devon and </w:t>
      </w:r>
    </w:p>
    <w:p w14:paraId="36BF1966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Cornwall.   (C.P.R. 1476-85 p.45)</w:t>
      </w:r>
    </w:p>
    <w:p w14:paraId="5C3E1E57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EE9F6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0273F5" w14:textId="77777777" w:rsidR="003105E8" w:rsidRDefault="003105E8" w:rsidP="00310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2021</w:t>
      </w:r>
    </w:p>
    <w:p w14:paraId="7982D6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5C398" w14:textId="77777777" w:rsidR="003105E8" w:rsidRDefault="003105E8" w:rsidP="009139A6">
      <w:r>
        <w:separator/>
      </w:r>
    </w:p>
  </w:endnote>
  <w:endnote w:type="continuationSeparator" w:id="0">
    <w:p w14:paraId="007880AA" w14:textId="77777777" w:rsidR="003105E8" w:rsidRDefault="003105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E6D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1BE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A50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D3EE3" w14:textId="77777777" w:rsidR="003105E8" w:rsidRDefault="003105E8" w:rsidP="009139A6">
      <w:r>
        <w:separator/>
      </w:r>
    </w:p>
  </w:footnote>
  <w:footnote w:type="continuationSeparator" w:id="0">
    <w:p w14:paraId="4904917F" w14:textId="77777777" w:rsidR="003105E8" w:rsidRDefault="003105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846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6CA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FAA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5E8"/>
    <w:rsid w:val="000666E0"/>
    <w:rsid w:val="002510B7"/>
    <w:rsid w:val="003105E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64136"/>
  <w15:chartTrackingRefBased/>
  <w15:docId w15:val="{A1C3E348-487E-48AE-96DC-C73EAE8F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2021-03-02T22:11:00Z</dcterms:created>
  <dcterms:modified xsi:type="dcterms:W3CDTF">2021-03-02T22:11:00Z</dcterms:modified>
</cp:coreProperties>
</file>